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72945" w14:textId="77777777" w:rsidR="00DF51C1" w:rsidRPr="007F05E6" w:rsidRDefault="00DF51C1" w:rsidP="000F42D3">
      <w:pPr>
        <w:pStyle w:val="Unittitle"/>
      </w:pPr>
      <w:bookmarkStart w:id="0" w:name="_Hlk59531616"/>
      <w:r>
        <w:t>1. Health and safety in construction</w:t>
      </w:r>
    </w:p>
    <w:p w14:paraId="5C572916" w14:textId="77777777" w:rsidR="00DF51C1" w:rsidRPr="00692A45" w:rsidRDefault="00DF51C1" w:rsidP="00474F67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 xml:space="preserve">ACOPs wordsearch </w:t>
      </w:r>
      <w:r w:rsidRPr="00692A45">
        <w:t>(</w:t>
      </w:r>
      <w:r>
        <w:t>learner</w:t>
      </w:r>
      <w:r w:rsidRPr="00692A45">
        <w:t>)</w:t>
      </w:r>
    </w:p>
    <w:bookmarkEnd w:id="0"/>
    <w:p w14:paraId="16D015D9" w14:textId="77777777" w:rsidR="00DF51C1" w:rsidRDefault="00DF51C1" w:rsidP="008615EE">
      <w:r>
        <w:t>Find the following words in the word grid below.</w:t>
      </w:r>
    </w:p>
    <w:p w14:paraId="47E2EC0A" w14:textId="77777777" w:rsidR="00DF51C1" w:rsidRDefault="00DF51C1" w:rsidP="008615EE"/>
    <w:p w14:paraId="67861D0A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ACOP</w:t>
      </w:r>
      <w:r>
        <w:t>s</w:t>
      </w:r>
    </w:p>
    <w:p w14:paraId="1F14E792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 xml:space="preserve">Health and </w:t>
      </w:r>
      <w:r>
        <w:t>s</w:t>
      </w:r>
      <w:r w:rsidRPr="00DE7BC7">
        <w:t>afety</w:t>
      </w:r>
    </w:p>
    <w:p w14:paraId="000484D7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HSE</w:t>
      </w:r>
    </w:p>
    <w:p w14:paraId="4868D371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Law</w:t>
      </w:r>
    </w:p>
    <w:p w14:paraId="78847DC0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Reasonably</w:t>
      </w:r>
    </w:p>
    <w:p w14:paraId="0DD92571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Regulations</w:t>
      </w:r>
    </w:p>
    <w:p w14:paraId="5E7E08BC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HSG</w:t>
      </w:r>
    </w:p>
    <w:p w14:paraId="24220657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INDG</w:t>
      </w:r>
    </w:p>
    <w:p w14:paraId="4859FC9D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Legal</w:t>
      </w:r>
    </w:p>
    <w:p w14:paraId="3F3CF80A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Guidance</w:t>
      </w:r>
    </w:p>
    <w:p w14:paraId="21046BC8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Advice</w:t>
      </w:r>
    </w:p>
    <w:p w14:paraId="41A78A75" w14:textId="77777777" w:rsidR="00DF51C1" w:rsidRPr="00DE7BC7" w:rsidRDefault="00DF51C1" w:rsidP="008615EE">
      <w:pPr>
        <w:pStyle w:val="ListParagraph"/>
        <w:numPr>
          <w:ilvl w:val="0"/>
          <w:numId w:val="35"/>
        </w:numPr>
      </w:pPr>
      <w:r w:rsidRPr="00DE7BC7">
        <w:t>Practicable</w:t>
      </w:r>
    </w:p>
    <w:p w14:paraId="53778A30" w14:textId="77777777" w:rsidR="00DF51C1" w:rsidRDefault="00DF51C1" w:rsidP="008615EE"/>
    <w:p w14:paraId="2BFD2B8E" w14:textId="77777777" w:rsidR="00DF51C1" w:rsidRDefault="00DF51C1" w:rsidP="008615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950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DF51C1" w14:paraId="40102577" w14:textId="77777777" w:rsidTr="0037400A">
        <w:tc>
          <w:tcPr>
            <w:tcW w:w="950" w:type="dxa"/>
            <w:vAlign w:val="center"/>
          </w:tcPr>
          <w:p w14:paraId="2A7CB171" w14:textId="77777777" w:rsidR="00DF51C1" w:rsidRPr="000B46B7" w:rsidRDefault="00DF51C1" w:rsidP="0037400A">
            <w:pPr>
              <w:jc w:val="center"/>
            </w:pPr>
            <w:bookmarkStart w:id="1" w:name="_Hlk58765796"/>
            <w:r w:rsidRPr="000B46B7">
              <w:t>U</w:t>
            </w:r>
          </w:p>
        </w:tc>
        <w:tc>
          <w:tcPr>
            <w:tcW w:w="950" w:type="dxa"/>
            <w:vAlign w:val="center"/>
          </w:tcPr>
          <w:p w14:paraId="0CB00123" w14:textId="77777777" w:rsidR="00DF51C1" w:rsidRPr="000B46B7" w:rsidRDefault="00DF51C1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57286152" w14:textId="77777777" w:rsidR="00DF51C1" w:rsidRPr="000B46B7" w:rsidRDefault="00DF51C1" w:rsidP="0037400A">
            <w:pPr>
              <w:jc w:val="center"/>
            </w:pPr>
            <w:r w:rsidRPr="000B46B7">
              <w:t>R</w:t>
            </w:r>
          </w:p>
        </w:tc>
        <w:tc>
          <w:tcPr>
            <w:tcW w:w="951" w:type="dxa"/>
            <w:vAlign w:val="center"/>
          </w:tcPr>
          <w:p w14:paraId="432A7D2D" w14:textId="77777777" w:rsidR="00DF51C1" w:rsidRPr="000B46B7" w:rsidRDefault="00DF51C1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501100E3" w14:textId="77777777" w:rsidR="00DF51C1" w:rsidRPr="000B46B7" w:rsidRDefault="00DF51C1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375BE0A1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5AC543FF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5CCE80BA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792D3968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570042D1" w14:textId="77777777" w:rsidR="00DF51C1" w:rsidRPr="000B46B7" w:rsidRDefault="00DF51C1" w:rsidP="0037400A">
            <w:pPr>
              <w:jc w:val="center"/>
            </w:pPr>
            <w:r w:rsidRPr="000B46B7">
              <w:t>D</w:t>
            </w:r>
          </w:p>
        </w:tc>
      </w:tr>
      <w:bookmarkEnd w:id="1"/>
      <w:tr w:rsidR="00DF51C1" w14:paraId="57745FC4" w14:textId="77777777" w:rsidTr="0037400A">
        <w:tc>
          <w:tcPr>
            <w:tcW w:w="950" w:type="dxa"/>
            <w:vAlign w:val="center"/>
          </w:tcPr>
          <w:p w14:paraId="467A2264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0" w:type="dxa"/>
            <w:vAlign w:val="center"/>
          </w:tcPr>
          <w:p w14:paraId="56864033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7759D79D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4CB1A23D" w14:textId="77777777" w:rsidR="00DF51C1" w:rsidRPr="000B46B7" w:rsidRDefault="00DF51C1" w:rsidP="0037400A">
            <w:pPr>
              <w:jc w:val="center"/>
            </w:pPr>
            <w:r w:rsidRPr="000B46B7">
              <w:t>V</w:t>
            </w:r>
          </w:p>
        </w:tc>
        <w:tc>
          <w:tcPr>
            <w:tcW w:w="951" w:type="dxa"/>
            <w:vAlign w:val="center"/>
          </w:tcPr>
          <w:p w14:paraId="55A9CFE8" w14:textId="77777777" w:rsidR="00DF51C1" w:rsidRPr="000B46B7" w:rsidRDefault="00DF51C1" w:rsidP="0037400A">
            <w:pPr>
              <w:jc w:val="center"/>
            </w:pPr>
            <w:r w:rsidRPr="000B46B7">
              <w:t>J</w:t>
            </w:r>
          </w:p>
        </w:tc>
        <w:tc>
          <w:tcPr>
            <w:tcW w:w="951" w:type="dxa"/>
            <w:vAlign w:val="center"/>
          </w:tcPr>
          <w:p w14:paraId="6E99D7A3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1EF278AF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570C9DC6" w14:textId="77777777" w:rsidR="00DF51C1" w:rsidRPr="000B46B7" w:rsidRDefault="00DF51C1" w:rsidP="0037400A">
            <w:pPr>
              <w:jc w:val="center"/>
            </w:pPr>
            <w:r w:rsidRPr="000B46B7">
              <w:t>X</w:t>
            </w:r>
          </w:p>
        </w:tc>
        <w:tc>
          <w:tcPr>
            <w:tcW w:w="951" w:type="dxa"/>
            <w:vAlign w:val="center"/>
          </w:tcPr>
          <w:p w14:paraId="1A0DAAB8" w14:textId="77777777" w:rsidR="00DF51C1" w:rsidRPr="000B46B7" w:rsidRDefault="00DF51C1" w:rsidP="0037400A">
            <w:pPr>
              <w:jc w:val="center"/>
            </w:pPr>
            <w:r w:rsidRPr="000B46B7">
              <w:t>Q</w:t>
            </w:r>
          </w:p>
        </w:tc>
        <w:tc>
          <w:tcPr>
            <w:tcW w:w="951" w:type="dxa"/>
            <w:vAlign w:val="center"/>
          </w:tcPr>
          <w:p w14:paraId="195B1D01" w14:textId="77777777" w:rsidR="00DF51C1" w:rsidRPr="000B46B7" w:rsidRDefault="00DF51C1" w:rsidP="0037400A">
            <w:pPr>
              <w:jc w:val="center"/>
            </w:pPr>
            <w:r w:rsidRPr="000B46B7">
              <w:t>O</w:t>
            </w:r>
          </w:p>
        </w:tc>
      </w:tr>
      <w:tr w:rsidR="00DF51C1" w14:paraId="07E28A78" w14:textId="77777777" w:rsidTr="0037400A">
        <w:tc>
          <w:tcPr>
            <w:tcW w:w="950" w:type="dxa"/>
            <w:vAlign w:val="center"/>
          </w:tcPr>
          <w:p w14:paraId="268AC915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0" w:type="dxa"/>
            <w:vAlign w:val="center"/>
          </w:tcPr>
          <w:p w14:paraId="3550ED2B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7CA7497C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38BB0319" w14:textId="77777777" w:rsidR="00DF51C1" w:rsidRPr="000B46B7" w:rsidRDefault="00DF51C1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7972A308" w14:textId="77777777" w:rsidR="00DF51C1" w:rsidRPr="000B46B7" w:rsidRDefault="00DF51C1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3DE558A7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2286C421" w14:textId="77777777" w:rsidR="00DF51C1" w:rsidRPr="000B46B7" w:rsidRDefault="00DF51C1" w:rsidP="0037400A">
            <w:pPr>
              <w:jc w:val="center"/>
            </w:pPr>
            <w:r w:rsidRPr="000B46B7">
              <w:t>W</w:t>
            </w:r>
          </w:p>
        </w:tc>
        <w:tc>
          <w:tcPr>
            <w:tcW w:w="951" w:type="dxa"/>
            <w:vAlign w:val="center"/>
          </w:tcPr>
          <w:p w14:paraId="271EE814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67BA02AF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6605CEFC" w14:textId="77777777" w:rsidR="00DF51C1" w:rsidRPr="000B46B7" w:rsidRDefault="00DF51C1" w:rsidP="0037400A">
            <w:pPr>
              <w:jc w:val="center"/>
            </w:pPr>
            <w:r w:rsidRPr="000B46B7">
              <w:t>Z</w:t>
            </w:r>
          </w:p>
        </w:tc>
      </w:tr>
      <w:tr w:rsidR="00DF51C1" w14:paraId="31F87F61" w14:textId="77777777" w:rsidTr="0037400A">
        <w:tc>
          <w:tcPr>
            <w:tcW w:w="950" w:type="dxa"/>
            <w:vAlign w:val="center"/>
          </w:tcPr>
          <w:p w14:paraId="18E6C6CF" w14:textId="77777777" w:rsidR="00DF51C1" w:rsidRPr="000B46B7" w:rsidRDefault="00DF51C1" w:rsidP="0037400A">
            <w:pPr>
              <w:jc w:val="center"/>
            </w:pPr>
            <w:bookmarkStart w:id="2" w:name="_Hlk58766649"/>
            <w:bookmarkStart w:id="3" w:name="_Hlk58766159"/>
            <w:r w:rsidRPr="000B46B7">
              <w:t>A</w:t>
            </w:r>
          </w:p>
        </w:tc>
        <w:tc>
          <w:tcPr>
            <w:tcW w:w="950" w:type="dxa"/>
            <w:vAlign w:val="center"/>
          </w:tcPr>
          <w:p w14:paraId="6865A2ED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1E2852FD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0C04752D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220FFAD8" w14:textId="77777777" w:rsidR="00DF51C1" w:rsidRPr="000B46B7" w:rsidRDefault="00DF51C1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5A16EC7C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3C7B3DD8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5F00576A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2B267672" w14:textId="77777777" w:rsidR="00DF51C1" w:rsidRPr="000B46B7" w:rsidRDefault="00DF51C1" w:rsidP="0037400A">
            <w:pPr>
              <w:jc w:val="center"/>
            </w:pPr>
            <w:r w:rsidRPr="000B46B7">
              <w:t>P</w:t>
            </w:r>
          </w:p>
        </w:tc>
        <w:tc>
          <w:tcPr>
            <w:tcW w:w="951" w:type="dxa"/>
            <w:vAlign w:val="center"/>
          </w:tcPr>
          <w:p w14:paraId="7D9AAD55" w14:textId="77777777" w:rsidR="00DF51C1" w:rsidRPr="000B46B7" w:rsidRDefault="00DF51C1" w:rsidP="0037400A">
            <w:pPr>
              <w:jc w:val="center"/>
            </w:pPr>
            <w:r w:rsidRPr="000B46B7">
              <w:t>R</w:t>
            </w:r>
          </w:p>
        </w:tc>
      </w:tr>
      <w:tr w:rsidR="00DF51C1" w14:paraId="422E2896" w14:textId="77777777" w:rsidTr="0037400A">
        <w:tc>
          <w:tcPr>
            <w:tcW w:w="950" w:type="dxa"/>
            <w:vAlign w:val="center"/>
          </w:tcPr>
          <w:p w14:paraId="253B7C7D" w14:textId="77777777" w:rsidR="00DF51C1" w:rsidRPr="000B46B7" w:rsidRDefault="00DF51C1" w:rsidP="0037400A">
            <w:pPr>
              <w:jc w:val="center"/>
            </w:pPr>
            <w:r w:rsidRPr="000B46B7">
              <w:t>L</w:t>
            </w:r>
          </w:p>
        </w:tc>
        <w:tc>
          <w:tcPr>
            <w:tcW w:w="950" w:type="dxa"/>
            <w:vAlign w:val="center"/>
          </w:tcPr>
          <w:p w14:paraId="76238F7D" w14:textId="77777777" w:rsidR="00DF51C1" w:rsidRPr="000B46B7" w:rsidRDefault="00DF51C1" w:rsidP="0037400A">
            <w:pPr>
              <w:jc w:val="center"/>
            </w:pPr>
            <w:r w:rsidRPr="000B46B7">
              <w:t>R</w:t>
            </w:r>
          </w:p>
        </w:tc>
        <w:tc>
          <w:tcPr>
            <w:tcW w:w="951" w:type="dxa"/>
            <w:vAlign w:val="center"/>
          </w:tcPr>
          <w:p w14:paraId="4D44A492" w14:textId="77777777" w:rsidR="00DF51C1" w:rsidRPr="000B46B7" w:rsidRDefault="00DF51C1" w:rsidP="0037400A">
            <w:pPr>
              <w:jc w:val="center"/>
            </w:pPr>
            <w:r w:rsidRPr="000B46B7">
              <w:t>O</w:t>
            </w:r>
          </w:p>
        </w:tc>
        <w:tc>
          <w:tcPr>
            <w:tcW w:w="951" w:type="dxa"/>
            <w:vAlign w:val="center"/>
          </w:tcPr>
          <w:p w14:paraId="5D6A601C" w14:textId="77777777" w:rsidR="00DF51C1" w:rsidRPr="000B46B7" w:rsidRDefault="00DF51C1" w:rsidP="0037400A">
            <w:pPr>
              <w:jc w:val="center"/>
            </w:pPr>
            <w:r w:rsidRPr="000B46B7">
              <w:t>M</w:t>
            </w:r>
          </w:p>
        </w:tc>
        <w:tc>
          <w:tcPr>
            <w:tcW w:w="951" w:type="dxa"/>
            <w:vAlign w:val="center"/>
          </w:tcPr>
          <w:p w14:paraId="54F601AA" w14:textId="77777777" w:rsidR="00DF51C1" w:rsidRPr="000B46B7" w:rsidRDefault="00DF51C1" w:rsidP="0037400A">
            <w:pPr>
              <w:jc w:val="center"/>
            </w:pPr>
            <w:r w:rsidRPr="000B46B7">
              <w:t>O</w:t>
            </w:r>
          </w:p>
        </w:tc>
        <w:tc>
          <w:tcPr>
            <w:tcW w:w="951" w:type="dxa"/>
            <w:vAlign w:val="center"/>
          </w:tcPr>
          <w:p w14:paraId="7CAABB62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3CE39CA2" w14:textId="77777777" w:rsidR="00DF51C1" w:rsidRPr="000B46B7" w:rsidRDefault="00DF51C1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02FCBA6A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34881387" w14:textId="77777777" w:rsidR="00DF51C1" w:rsidRPr="000B46B7" w:rsidRDefault="00DF51C1" w:rsidP="0037400A">
            <w:pPr>
              <w:jc w:val="center"/>
            </w:pPr>
            <w:r w:rsidRPr="000B46B7">
              <w:t>R</w:t>
            </w:r>
          </w:p>
        </w:tc>
        <w:tc>
          <w:tcPr>
            <w:tcW w:w="951" w:type="dxa"/>
            <w:vAlign w:val="center"/>
          </w:tcPr>
          <w:p w14:paraId="63620386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</w:tr>
      <w:tr w:rsidR="00DF51C1" w14:paraId="4C16BCDA" w14:textId="77777777" w:rsidTr="0037400A">
        <w:tc>
          <w:tcPr>
            <w:tcW w:w="950" w:type="dxa"/>
            <w:vAlign w:val="center"/>
          </w:tcPr>
          <w:p w14:paraId="7FD7D476" w14:textId="77777777" w:rsidR="00DF51C1" w:rsidRPr="000B46B7" w:rsidRDefault="00DF51C1" w:rsidP="0037400A">
            <w:pPr>
              <w:jc w:val="center"/>
            </w:pPr>
            <w:r w:rsidRPr="000B46B7">
              <w:t>T</w:t>
            </w:r>
          </w:p>
        </w:tc>
        <w:tc>
          <w:tcPr>
            <w:tcW w:w="950" w:type="dxa"/>
            <w:vAlign w:val="center"/>
          </w:tcPr>
          <w:p w14:paraId="15FEA822" w14:textId="77777777" w:rsidR="00DF51C1" w:rsidRPr="000B46B7" w:rsidRDefault="00DF51C1" w:rsidP="0037400A">
            <w:pPr>
              <w:jc w:val="center"/>
            </w:pPr>
            <w:r w:rsidRPr="000B46B7">
              <w:t>V</w:t>
            </w:r>
          </w:p>
        </w:tc>
        <w:tc>
          <w:tcPr>
            <w:tcW w:w="951" w:type="dxa"/>
            <w:vAlign w:val="center"/>
          </w:tcPr>
          <w:p w14:paraId="6584DE2A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354BEBD7" w14:textId="77777777" w:rsidR="00DF51C1" w:rsidRPr="000B46B7" w:rsidRDefault="00DF51C1" w:rsidP="0037400A">
            <w:pPr>
              <w:jc w:val="center"/>
            </w:pPr>
            <w:r w:rsidRPr="000B46B7">
              <w:t>P</w:t>
            </w:r>
          </w:p>
        </w:tc>
        <w:tc>
          <w:tcPr>
            <w:tcW w:w="951" w:type="dxa"/>
            <w:vAlign w:val="center"/>
          </w:tcPr>
          <w:p w14:paraId="3CA3773D" w14:textId="77777777" w:rsidR="00DF51C1" w:rsidRPr="000B46B7" w:rsidRDefault="00DF51C1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66223AB8" w14:textId="77777777" w:rsidR="00DF51C1" w:rsidRPr="000B46B7" w:rsidRDefault="00DF51C1" w:rsidP="0037400A">
            <w:pPr>
              <w:jc w:val="center"/>
            </w:pPr>
            <w:r w:rsidRPr="000B46B7">
              <w:t>P</w:t>
            </w:r>
          </w:p>
        </w:tc>
        <w:tc>
          <w:tcPr>
            <w:tcW w:w="951" w:type="dxa"/>
            <w:vAlign w:val="center"/>
          </w:tcPr>
          <w:p w14:paraId="4A33A3B2" w14:textId="77777777" w:rsidR="00DF51C1" w:rsidRPr="000B46B7" w:rsidRDefault="00DF51C1" w:rsidP="0037400A">
            <w:pPr>
              <w:jc w:val="center"/>
            </w:pPr>
            <w:r w:rsidRPr="000B46B7">
              <w:t>U</w:t>
            </w:r>
          </w:p>
        </w:tc>
        <w:tc>
          <w:tcPr>
            <w:tcW w:w="951" w:type="dxa"/>
            <w:vAlign w:val="center"/>
          </w:tcPr>
          <w:p w14:paraId="3A1BD15C" w14:textId="77777777" w:rsidR="00DF51C1" w:rsidRPr="000B46B7" w:rsidRDefault="00DF51C1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583B8D43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7FA7312E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</w:tr>
      <w:tr w:rsidR="00DF51C1" w14:paraId="4A925202" w14:textId="77777777" w:rsidTr="0037400A">
        <w:tc>
          <w:tcPr>
            <w:tcW w:w="950" w:type="dxa"/>
            <w:vAlign w:val="center"/>
          </w:tcPr>
          <w:p w14:paraId="1F57DCE0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0" w:type="dxa"/>
            <w:vAlign w:val="center"/>
          </w:tcPr>
          <w:p w14:paraId="08C14383" w14:textId="77777777" w:rsidR="00DF51C1" w:rsidRPr="000B46B7" w:rsidRDefault="00DF51C1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7947ACA9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4DB7D8D0" w14:textId="77777777" w:rsidR="00DF51C1" w:rsidRPr="000B46B7" w:rsidRDefault="00DF51C1" w:rsidP="0037400A">
            <w:pPr>
              <w:jc w:val="center"/>
            </w:pPr>
            <w:r w:rsidRPr="000B46B7">
              <w:t>M</w:t>
            </w:r>
          </w:p>
        </w:tc>
        <w:tc>
          <w:tcPr>
            <w:tcW w:w="951" w:type="dxa"/>
            <w:vAlign w:val="center"/>
          </w:tcPr>
          <w:p w14:paraId="21058280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6B6C214B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2E462E50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556B7479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166035C1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03FAE0E5" w14:textId="77777777" w:rsidR="00DF51C1" w:rsidRPr="000B46B7" w:rsidRDefault="00DF51C1" w:rsidP="0037400A">
            <w:pPr>
              <w:jc w:val="center"/>
            </w:pPr>
            <w:r w:rsidRPr="000B46B7">
              <w:t>U</w:t>
            </w:r>
          </w:p>
        </w:tc>
      </w:tr>
      <w:tr w:rsidR="00DF51C1" w14:paraId="415E8960" w14:textId="77777777" w:rsidTr="0037400A">
        <w:tc>
          <w:tcPr>
            <w:tcW w:w="950" w:type="dxa"/>
            <w:vAlign w:val="center"/>
          </w:tcPr>
          <w:p w14:paraId="6A6105FE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0" w:type="dxa"/>
            <w:vAlign w:val="center"/>
          </w:tcPr>
          <w:p w14:paraId="272FD75D" w14:textId="77777777" w:rsidR="00DF51C1" w:rsidRPr="000B46B7" w:rsidRDefault="00DF51C1" w:rsidP="0037400A">
            <w:pPr>
              <w:jc w:val="center"/>
            </w:pPr>
            <w:r w:rsidRPr="000B46B7">
              <w:t>T</w:t>
            </w:r>
          </w:p>
        </w:tc>
        <w:tc>
          <w:tcPr>
            <w:tcW w:w="951" w:type="dxa"/>
            <w:vAlign w:val="center"/>
          </w:tcPr>
          <w:p w14:paraId="7165C873" w14:textId="77777777" w:rsidR="00DF51C1" w:rsidRPr="000B46B7" w:rsidRDefault="00DF51C1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68C7D06C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5493A7C2" w14:textId="77777777" w:rsidR="00DF51C1" w:rsidRPr="000B46B7" w:rsidRDefault="00DF51C1" w:rsidP="0037400A">
            <w:pPr>
              <w:jc w:val="center"/>
            </w:pPr>
            <w:r w:rsidRPr="000B46B7">
              <w:t>M</w:t>
            </w:r>
          </w:p>
        </w:tc>
        <w:tc>
          <w:tcPr>
            <w:tcW w:w="951" w:type="dxa"/>
            <w:vAlign w:val="center"/>
          </w:tcPr>
          <w:p w14:paraId="3F97A63A" w14:textId="77777777" w:rsidR="00DF51C1" w:rsidRPr="000B46B7" w:rsidRDefault="00DF51C1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37D0D65D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61BC78B6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166FD089" w14:textId="77777777" w:rsidR="00DF51C1" w:rsidRPr="000B46B7" w:rsidRDefault="00DF51C1" w:rsidP="0037400A">
            <w:pPr>
              <w:jc w:val="center"/>
            </w:pPr>
            <w:r w:rsidRPr="000B46B7">
              <w:t>T</w:t>
            </w:r>
          </w:p>
        </w:tc>
        <w:tc>
          <w:tcPr>
            <w:tcW w:w="951" w:type="dxa"/>
            <w:vAlign w:val="center"/>
          </w:tcPr>
          <w:p w14:paraId="5A9FD941" w14:textId="77777777" w:rsidR="00DF51C1" w:rsidRPr="000B46B7" w:rsidRDefault="00DF51C1" w:rsidP="0037400A">
            <w:pPr>
              <w:jc w:val="center"/>
            </w:pPr>
            <w:r w:rsidRPr="000B46B7">
              <w:t>L</w:t>
            </w:r>
          </w:p>
        </w:tc>
      </w:tr>
      <w:tr w:rsidR="00DF51C1" w14:paraId="3422F895" w14:textId="77777777" w:rsidTr="0037400A">
        <w:tc>
          <w:tcPr>
            <w:tcW w:w="950" w:type="dxa"/>
            <w:vAlign w:val="center"/>
          </w:tcPr>
          <w:p w14:paraId="62C8FDE4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  <w:tc>
          <w:tcPr>
            <w:tcW w:w="950" w:type="dxa"/>
            <w:vAlign w:val="center"/>
          </w:tcPr>
          <w:p w14:paraId="53C101BF" w14:textId="77777777" w:rsidR="00DF51C1" w:rsidRPr="000B46B7" w:rsidRDefault="00DF51C1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2E6CE823" w14:textId="77777777" w:rsidR="00DF51C1" w:rsidRPr="000B46B7" w:rsidRDefault="00DF51C1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231241D6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0E746E49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23B79B32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55C99B3D" w14:textId="77777777" w:rsidR="00DF51C1" w:rsidRPr="000B46B7" w:rsidRDefault="00DF51C1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32555757" w14:textId="77777777" w:rsidR="00DF51C1" w:rsidRPr="000B46B7" w:rsidRDefault="00DF51C1" w:rsidP="0037400A">
            <w:pPr>
              <w:jc w:val="center"/>
            </w:pPr>
            <w:r w:rsidRPr="000B46B7">
              <w:t>O</w:t>
            </w:r>
          </w:p>
        </w:tc>
        <w:tc>
          <w:tcPr>
            <w:tcW w:w="951" w:type="dxa"/>
            <w:vAlign w:val="center"/>
          </w:tcPr>
          <w:p w14:paraId="0F0478D4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399C16C9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</w:tr>
      <w:tr w:rsidR="00DF51C1" w14:paraId="67FDA7BC" w14:textId="77777777" w:rsidTr="0037400A">
        <w:tc>
          <w:tcPr>
            <w:tcW w:w="950" w:type="dxa"/>
            <w:vAlign w:val="center"/>
          </w:tcPr>
          <w:p w14:paraId="3CA7449F" w14:textId="77777777" w:rsidR="00DF51C1" w:rsidRPr="000B46B7" w:rsidRDefault="00DF51C1" w:rsidP="0037400A">
            <w:pPr>
              <w:jc w:val="center"/>
            </w:pPr>
            <w:r w:rsidRPr="000B46B7">
              <w:t>D</w:t>
            </w:r>
          </w:p>
        </w:tc>
        <w:tc>
          <w:tcPr>
            <w:tcW w:w="950" w:type="dxa"/>
            <w:vAlign w:val="center"/>
          </w:tcPr>
          <w:p w14:paraId="78004F17" w14:textId="77777777" w:rsidR="00DF51C1" w:rsidRPr="000B46B7" w:rsidRDefault="00DF51C1" w:rsidP="0037400A">
            <w:pPr>
              <w:jc w:val="center"/>
            </w:pPr>
            <w:r w:rsidRPr="000B46B7">
              <w:t>W</w:t>
            </w:r>
          </w:p>
        </w:tc>
        <w:tc>
          <w:tcPr>
            <w:tcW w:w="951" w:type="dxa"/>
            <w:vAlign w:val="center"/>
          </w:tcPr>
          <w:p w14:paraId="3EE72290" w14:textId="77777777" w:rsidR="00DF51C1" w:rsidRPr="000B46B7" w:rsidRDefault="00DF51C1" w:rsidP="0037400A">
            <w:pPr>
              <w:jc w:val="center"/>
            </w:pPr>
            <w:r w:rsidRPr="000B46B7">
              <w:t>Y</w:t>
            </w:r>
          </w:p>
        </w:tc>
        <w:tc>
          <w:tcPr>
            <w:tcW w:w="951" w:type="dxa"/>
            <w:vAlign w:val="center"/>
          </w:tcPr>
          <w:p w14:paraId="4425B5DE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75BEF164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393F912D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56B12AF6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65CA015F" w14:textId="77777777" w:rsidR="00DF51C1" w:rsidRPr="000B46B7" w:rsidRDefault="00DF51C1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11A389D5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49EB6E92" w14:textId="77777777" w:rsidR="00DF51C1" w:rsidRPr="000B46B7" w:rsidRDefault="00DF51C1" w:rsidP="0037400A">
            <w:pPr>
              <w:jc w:val="center"/>
            </w:pPr>
            <w:r w:rsidRPr="000B46B7">
              <w:t>T</w:t>
            </w:r>
          </w:p>
        </w:tc>
      </w:tr>
      <w:tr w:rsidR="00DF51C1" w14:paraId="67AB7D92" w14:textId="77777777" w:rsidTr="0037400A">
        <w:tc>
          <w:tcPr>
            <w:tcW w:w="950" w:type="dxa"/>
            <w:vAlign w:val="center"/>
          </w:tcPr>
          <w:p w14:paraId="0918C931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  <w:tc>
          <w:tcPr>
            <w:tcW w:w="950" w:type="dxa"/>
            <w:vAlign w:val="center"/>
          </w:tcPr>
          <w:p w14:paraId="16EB13E0" w14:textId="77777777" w:rsidR="00DF51C1" w:rsidRPr="000B46B7" w:rsidRDefault="00DF51C1" w:rsidP="0037400A">
            <w:pPr>
              <w:jc w:val="center"/>
            </w:pPr>
            <w:r w:rsidRPr="000B46B7">
              <w:t>R</w:t>
            </w:r>
          </w:p>
        </w:tc>
        <w:tc>
          <w:tcPr>
            <w:tcW w:w="951" w:type="dxa"/>
            <w:vAlign w:val="center"/>
          </w:tcPr>
          <w:p w14:paraId="53663F42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14959A60" w14:textId="77777777" w:rsidR="00DF51C1" w:rsidRPr="000B46B7" w:rsidRDefault="00DF51C1" w:rsidP="0037400A">
            <w:pPr>
              <w:jc w:val="center"/>
            </w:pPr>
            <w:r w:rsidRPr="000B46B7">
              <w:t>M</w:t>
            </w:r>
          </w:p>
        </w:tc>
        <w:tc>
          <w:tcPr>
            <w:tcW w:w="951" w:type="dxa"/>
            <w:vAlign w:val="center"/>
          </w:tcPr>
          <w:p w14:paraId="4A500EB8" w14:textId="77777777" w:rsidR="00DF51C1" w:rsidRPr="000B46B7" w:rsidRDefault="00DF51C1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7C518B5F" w14:textId="77777777" w:rsidR="00DF51C1" w:rsidRPr="000B46B7" w:rsidRDefault="00DF51C1" w:rsidP="0037400A">
            <w:pPr>
              <w:jc w:val="center"/>
            </w:pPr>
            <w:r w:rsidRPr="000B46B7">
              <w:t>U</w:t>
            </w:r>
          </w:p>
        </w:tc>
        <w:tc>
          <w:tcPr>
            <w:tcW w:w="951" w:type="dxa"/>
            <w:vAlign w:val="center"/>
          </w:tcPr>
          <w:p w14:paraId="5F5CB63E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  <w:tc>
          <w:tcPr>
            <w:tcW w:w="951" w:type="dxa"/>
            <w:vAlign w:val="center"/>
          </w:tcPr>
          <w:p w14:paraId="02C856BF" w14:textId="77777777" w:rsidR="00DF51C1" w:rsidRPr="000B46B7" w:rsidRDefault="00DF51C1" w:rsidP="0037400A">
            <w:pPr>
              <w:jc w:val="center"/>
            </w:pPr>
            <w:r w:rsidRPr="000B46B7">
              <w:t>V</w:t>
            </w:r>
          </w:p>
        </w:tc>
        <w:tc>
          <w:tcPr>
            <w:tcW w:w="951" w:type="dxa"/>
            <w:vAlign w:val="center"/>
          </w:tcPr>
          <w:p w14:paraId="5AB49847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5D42D328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</w:tr>
      <w:tr w:rsidR="00DF51C1" w14:paraId="316BC9E6" w14:textId="77777777" w:rsidTr="0037400A">
        <w:tc>
          <w:tcPr>
            <w:tcW w:w="950" w:type="dxa"/>
            <w:vAlign w:val="center"/>
          </w:tcPr>
          <w:p w14:paraId="38FD344A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0" w:type="dxa"/>
            <w:vAlign w:val="center"/>
          </w:tcPr>
          <w:p w14:paraId="64CBC416" w14:textId="77777777" w:rsidR="00DF51C1" w:rsidRPr="000B46B7" w:rsidRDefault="00DF51C1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782E6B96" w14:textId="77777777" w:rsidR="00DF51C1" w:rsidRPr="000B46B7" w:rsidRDefault="00DF51C1" w:rsidP="0037400A">
            <w:pPr>
              <w:jc w:val="center"/>
            </w:pPr>
            <w:r w:rsidRPr="000B46B7">
              <w:t>V</w:t>
            </w:r>
          </w:p>
        </w:tc>
        <w:tc>
          <w:tcPr>
            <w:tcW w:w="951" w:type="dxa"/>
            <w:vAlign w:val="center"/>
          </w:tcPr>
          <w:p w14:paraId="27E25367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30A65E47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797B84AF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129E24F0" w14:textId="77777777" w:rsidR="00DF51C1" w:rsidRPr="000B46B7" w:rsidRDefault="00DF51C1" w:rsidP="0037400A">
            <w:pPr>
              <w:jc w:val="center"/>
            </w:pPr>
            <w:r w:rsidRPr="000B46B7">
              <w:t>T</w:t>
            </w:r>
          </w:p>
        </w:tc>
        <w:tc>
          <w:tcPr>
            <w:tcW w:w="951" w:type="dxa"/>
            <w:vAlign w:val="center"/>
          </w:tcPr>
          <w:p w14:paraId="57FBCC4D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71D979E4" w14:textId="77777777" w:rsidR="00DF51C1" w:rsidRPr="000B46B7" w:rsidRDefault="00DF51C1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3F260A74" w14:textId="77777777" w:rsidR="00DF51C1" w:rsidRPr="000B46B7" w:rsidRDefault="00DF51C1" w:rsidP="0037400A">
            <w:pPr>
              <w:jc w:val="center"/>
            </w:pPr>
            <w:r w:rsidRPr="000B46B7">
              <w:t>O</w:t>
            </w:r>
          </w:p>
        </w:tc>
      </w:tr>
      <w:tr w:rsidR="00DF51C1" w14:paraId="0A3DB89B" w14:textId="77777777" w:rsidTr="0037400A">
        <w:tc>
          <w:tcPr>
            <w:tcW w:w="950" w:type="dxa"/>
            <w:vAlign w:val="center"/>
          </w:tcPr>
          <w:p w14:paraId="0F2D5A85" w14:textId="77777777" w:rsidR="00DF51C1" w:rsidRPr="000B46B7" w:rsidRDefault="00DF51C1" w:rsidP="0037400A">
            <w:pPr>
              <w:jc w:val="center"/>
            </w:pPr>
            <w:r w:rsidRPr="000B46B7">
              <w:t>F</w:t>
            </w:r>
          </w:p>
        </w:tc>
        <w:tc>
          <w:tcPr>
            <w:tcW w:w="950" w:type="dxa"/>
            <w:vAlign w:val="center"/>
          </w:tcPr>
          <w:p w14:paraId="59F64B40" w14:textId="77777777" w:rsidR="00DF51C1" w:rsidRPr="000B46B7" w:rsidRDefault="00DF51C1" w:rsidP="0037400A">
            <w:pPr>
              <w:jc w:val="center"/>
            </w:pPr>
            <w:r w:rsidRPr="000B46B7">
              <w:t>W</w:t>
            </w:r>
          </w:p>
        </w:tc>
        <w:tc>
          <w:tcPr>
            <w:tcW w:w="951" w:type="dxa"/>
            <w:vAlign w:val="center"/>
          </w:tcPr>
          <w:p w14:paraId="58B1B329" w14:textId="77777777" w:rsidR="00DF51C1" w:rsidRPr="000B46B7" w:rsidRDefault="00DF51C1" w:rsidP="0037400A">
            <w:pPr>
              <w:jc w:val="center"/>
            </w:pPr>
            <w:r w:rsidRPr="000B46B7">
              <w:t>X</w:t>
            </w:r>
          </w:p>
        </w:tc>
        <w:tc>
          <w:tcPr>
            <w:tcW w:w="951" w:type="dxa"/>
            <w:vAlign w:val="center"/>
          </w:tcPr>
          <w:p w14:paraId="34330EBA" w14:textId="77777777" w:rsidR="00DF51C1" w:rsidRPr="000B46B7" w:rsidRDefault="00DF51C1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25C8BF74" w14:textId="77777777" w:rsidR="00DF51C1" w:rsidRPr="000B46B7" w:rsidRDefault="00DF51C1" w:rsidP="0037400A">
            <w:pPr>
              <w:jc w:val="center"/>
            </w:pPr>
            <w:r w:rsidRPr="000B46B7">
              <w:t>Y</w:t>
            </w:r>
          </w:p>
        </w:tc>
        <w:tc>
          <w:tcPr>
            <w:tcW w:w="951" w:type="dxa"/>
            <w:vAlign w:val="center"/>
          </w:tcPr>
          <w:p w14:paraId="21657C5D" w14:textId="77777777" w:rsidR="00DF51C1" w:rsidRPr="000B46B7" w:rsidRDefault="00DF51C1" w:rsidP="0037400A">
            <w:pPr>
              <w:jc w:val="center"/>
            </w:pPr>
            <w:r w:rsidRPr="000B46B7">
              <w:t>K</w:t>
            </w:r>
          </w:p>
        </w:tc>
        <w:tc>
          <w:tcPr>
            <w:tcW w:w="951" w:type="dxa"/>
            <w:vAlign w:val="center"/>
          </w:tcPr>
          <w:p w14:paraId="4D60D09A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162F9577" w14:textId="77777777" w:rsidR="00DF51C1" w:rsidRPr="000B46B7" w:rsidRDefault="00DF51C1" w:rsidP="0037400A">
            <w:pPr>
              <w:jc w:val="center"/>
            </w:pPr>
            <w:r w:rsidRPr="000B46B7">
              <w:t>Q</w:t>
            </w:r>
          </w:p>
        </w:tc>
        <w:tc>
          <w:tcPr>
            <w:tcW w:w="951" w:type="dxa"/>
            <w:vAlign w:val="center"/>
          </w:tcPr>
          <w:p w14:paraId="3A85B0D3" w14:textId="77777777" w:rsidR="00DF51C1" w:rsidRPr="000B46B7" w:rsidRDefault="00DF51C1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35DD6A24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</w:tr>
      <w:tr w:rsidR="00DF51C1" w14:paraId="69049B65" w14:textId="77777777" w:rsidTr="0037400A">
        <w:tc>
          <w:tcPr>
            <w:tcW w:w="950" w:type="dxa"/>
            <w:vAlign w:val="center"/>
          </w:tcPr>
          <w:p w14:paraId="7CDFB765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0" w:type="dxa"/>
            <w:vAlign w:val="center"/>
          </w:tcPr>
          <w:p w14:paraId="2D8B9A86" w14:textId="77777777" w:rsidR="00DF51C1" w:rsidRPr="000B46B7" w:rsidRDefault="00DF51C1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5FB3D1D5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1085B957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7523F3BA" w14:textId="77777777" w:rsidR="00DF51C1" w:rsidRPr="000B46B7" w:rsidRDefault="00DF51C1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7F4A1E74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597F39F5" w14:textId="77777777" w:rsidR="00DF51C1" w:rsidRPr="000B46B7" w:rsidRDefault="00DF51C1" w:rsidP="0037400A">
            <w:pPr>
              <w:jc w:val="center"/>
            </w:pPr>
            <w:r w:rsidRPr="000B46B7">
              <w:t>O</w:t>
            </w:r>
          </w:p>
        </w:tc>
        <w:tc>
          <w:tcPr>
            <w:tcW w:w="951" w:type="dxa"/>
            <w:vAlign w:val="center"/>
          </w:tcPr>
          <w:p w14:paraId="00DF428D" w14:textId="77777777" w:rsidR="00DF51C1" w:rsidRPr="000B46B7" w:rsidRDefault="00DF51C1" w:rsidP="0037400A">
            <w:pPr>
              <w:jc w:val="center"/>
            </w:pPr>
            <w:r w:rsidRPr="000B46B7">
              <w:t>H</w:t>
            </w:r>
          </w:p>
        </w:tc>
        <w:tc>
          <w:tcPr>
            <w:tcW w:w="951" w:type="dxa"/>
            <w:vAlign w:val="center"/>
          </w:tcPr>
          <w:p w14:paraId="1008C6D6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3BC0A848" w14:textId="77777777" w:rsidR="00DF51C1" w:rsidRPr="000B46B7" w:rsidRDefault="00DF51C1" w:rsidP="0037400A">
            <w:pPr>
              <w:jc w:val="center"/>
            </w:pPr>
            <w:r w:rsidRPr="000B46B7">
              <w:t>S</w:t>
            </w:r>
          </w:p>
        </w:tc>
      </w:tr>
      <w:bookmarkEnd w:id="2"/>
      <w:tr w:rsidR="00DF51C1" w14:paraId="64C95876" w14:textId="77777777" w:rsidTr="0037400A">
        <w:tc>
          <w:tcPr>
            <w:tcW w:w="950" w:type="dxa"/>
            <w:vAlign w:val="center"/>
          </w:tcPr>
          <w:p w14:paraId="70CA73EA" w14:textId="77777777" w:rsidR="00DF51C1" w:rsidRPr="000B46B7" w:rsidRDefault="00DF51C1" w:rsidP="0037400A">
            <w:pPr>
              <w:jc w:val="center"/>
            </w:pPr>
            <w:r w:rsidRPr="000B46B7">
              <w:t>T</w:t>
            </w:r>
          </w:p>
        </w:tc>
        <w:tc>
          <w:tcPr>
            <w:tcW w:w="950" w:type="dxa"/>
            <w:vAlign w:val="center"/>
          </w:tcPr>
          <w:p w14:paraId="21CDCC60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  <w:tc>
          <w:tcPr>
            <w:tcW w:w="951" w:type="dxa"/>
            <w:vAlign w:val="center"/>
          </w:tcPr>
          <w:p w14:paraId="6F2635CB" w14:textId="77777777" w:rsidR="00DF51C1" w:rsidRPr="000B46B7" w:rsidRDefault="00DF51C1" w:rsidP="0037400A">
            <w:pPr>
              <w:jc w:val="center"/>
            </w:pPr>
            <w:r w:rsidRPr="000B46B7">
              <w:t>F</w:t>
            </w:r>
          </w:p>
        </w:tc>
        <w:tc>
          <w:tcPr>
            <w:tcW w:w="951" w:type="dxa"/>
            <w:vAlign w:val="center"/>
          </w:tcPr>
          <w:p w14:paraId="27EAB26C" w14:textId="77777777" w:rsidR="00DF51C1" w:rsidRPr="000B46B7" w:rsidRDefault="00DF51C1" w:rsidP="0037400A">
            <w:pPr>
              <w:jc w:val="center"/>
            </w:pPr>
            <w:r w:rsidRPr="000B46B7">
              <w:t>B</w:t>
            </w:r>
          </w:p>
        </w:tc>
        <w:tc>
          <w:tcPr>
            <w:tcW w:w="951" w:type="dxa"/>
            <w:vAlign w:val="center"/>
          </w:tcPr>
          <w:p w14:paraId="71CB8E81" w14:textId="77777777" w:rsidR="00DF51C1" w:rsidRPr="000B46B7" w:rsidRDefault="00DF51C1" w:rsidP="0037400A">
            <w:pPr>
              <w:jc w:val="center"/>
            </w:pPr>
            <w:r w:rsidRPr="000B46B7">
              <w:t>J</w:t>
            </w:r>
          </w:p>
        </w:tc>
        <w:tc>
          <w:tcPr>
            <w:tcW w:w="951" w:type="dxa"/>
            <w:vAlign w:val="center"/>
          </w:tcPr>
          <w:p w14:paraId="2926F0B0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55EC534C" w14:textId="77777777" w:rsidR="00DF51C1" w:rsidRPr="000B46B7" w:rsidRDefault="00DF51C1" w:rsidP="0037400A">
            <w:pPr>
              <w:jc w:val="center"/>
            </w:pPr>
            <w:r w:rsidRPr="000B46B7">
              <w:t>L</w:t>
            </w:r>
          </w:p>
        </w:tc>
        <w:tc>
          <w:tcPr>
            <w:tcW w:w="951" w:type="dxa"/>
            <w:vAlign w:val="center"/>
          </w:tcPr>
          <w:p w14:paraId="66446FC3" w14:textId="77777777" w:rsidR="00DF51C1" w:rsidRPr="000B46B7" w:rsidRDefault="00DF51C1" w:rsidP="0037400A">
            <w:pPr>
              <w:jc w:val="center"/>
            </w:pPr>
            <w:r w:rsidRPr="000B46B7">
              <w:t>P</w:t>
            </w:r>
          </w:p>
        </w:tc>
        <w:tc>
          <w:tcPr>
            <w:tcW w:w="951" w:type="dxa"/>
            <w:vAlign w:val="center"/>
          </w:tcPr>
          <w:p w14:paraId="6A806DEB" w14:textId="77777777" w:rsidR="00DF51C1" w:rsidRPr="000B46B7" w:rsidRDefault="00DF51C1" w:rsidP="0037400A">
            <w:pPr>
              <w:jc w:val="center"/>
            </w:pPr>
            <w:r w:rsidRPr="000B46B7">
              <w:t>Z</w:t>
            </w:r>
          </w:p>
        </w:tc>
        <w:tc>
          <w:tcPr>
            <w:tcW w:w="951" w:type="dxa"/>
            <w:vAlign w:val="center"/>
          </w:tcPr>
          <w:p w14:paraId="5C05C7A8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</w:tr>
      <w:tr w:rsidR="00DF51C1" w14:paraId="1FC13981" w14:textId="77777777" w:rsidTr="0037400A">
        <w:tc>
          <w:tcPr>
            <w:tcW w:w="950" w:type="dxa"/>
            <w:vAlign w:val="center"/>
          </w:tcPr>
          <w:p w14:paraId="1B539E4E" w14:textId="77777777" w:rsidR="00DF51C1" w:rsidRPr="000B46B7" w:rsidRDefault="00DF51C1" w:rsidP="0037400A">
            <w:pPr>
              <w:jc w:val="center"/>
            </w:pPr>
            <w:r w:rsidRPr="000B46B7">
              <w:t>Y</w:t>
            </w:r>
          </w:p>
        </w:tc>
        <w:tc>
          <w:tcPr>
            <w:tcW w:w="950" w:type="dxa"/>
            <w:vAlign w:val="center"/>
          </w:tcPr>
          <w:p w14:paraId="71ECDE57" w14:textId="77777777" w:rsidR="00DF51C1" w:rsidRPr="000B46B7" w:rsidRDefault="00DF51C1" w:rsidP="0037400A">
            <w:pPr>
              <w:jc w:val="center"/>
            </w:pPr>
            <w:r w:rsidRPr="000B46B7">
              <w:t>Y</w:t>
            </w:r>
          </w:p>
        </w:tc>
        <w:tc>
          <w:tcPr>
            <w:tcW w:w="951" w:type="dxa"/>
            <w:vAlign w:val="center"/>
          </w:tcPr>
          <w:p w14:paraId="271A9ECD" w14:textId="77777777" w:rsidR="00DF51C1" w:rsidRPr="000B46B7" w:rsidRDefault="00DF51C1" w:rsidP="0037400A">
            <w:pPr>
              <w:jc w:val="center"/>
            </w:pPr>
            <w:r w:rsidRPr="000B46B7">
              <w:t>G</w:t>
            </w:r>
          </w:p>
        </w:tc>
        <w:tc>
          <w:tcPr>
            <w:tcW w:w="951" w:type="dxa"/>
            <w:vAlign w:val="center"/>
          </w:tcPr>
          <w:p w14:paraId="434AE73A" w14:textId="77777777" w:rsidR="00DF51C1" w:rsidRPr="000B46B7" w:rsidRDefault="00DF51C1" w:rsidP="0037400A">
            <w:pPr>
              <w:jc w:val="center"/>
            </w:pPr>
            <w:r w:rsidRPr="000B46B7">
              <w:t>U</w:t>
            </w:r>
          </w:p>
        </w:tc>
        <w:tc>
          <w:tcPr>
            <w:tcW w:w="951" w:type="dxa"/>
            <w:vAlign w:val="center"/>
          </w:tcPr>
          <w:p w14:paraId="2B958439" w14:textId="77777777" w:rsidR="00DF51C1" w:rsidRPr="000B46B7" w:rsidRDefault="00DF51C1" w:rsidP="0037400A">
            <w:pPr>
              <w:jc w:val="center"/>
            </w:pPr>
            <w:r w:rsidRPr="000B46B7">
              <w:t>I</w:t>
            </w:r>
          </w:p>
        </w:tc>
        <w:tc>
          <w:tcPr>
            <w:tcW w:w="951" w:type="dxa"/>
            <w:vAlign w:val="center"/>
          </w:tcPr>
          <w:p w14:paraId="21FE449E" w14:textId="77777777" w:rsidR="00DF51C1" w:rsidRPr="000B46B7" w:rsidRDefault="00DF51C1" w:rsidP="0037400A">
            <w:pPr>
              <w:jc w:val="center"/>
            </w:pPr>
            <w:r w:rsidRPr="000B46B7">
              <w:t>D</w:t>
            </w:r>
          </w:p>
        </w:tc>
        <w:tc>
          <w:tcPr>
            <w:tcW w:w="951" w:type="dxa"/>
            <w:vAlign w:val="center"/>
          </w:tcPr>
          <w:p w14:paraId="329B26EF" w14:textId="77777777" w:rsidR="00DF51C1" w:rsidRPr="000B46B7" w:rsidRDefault="00DF51C1" w:rsidP="0037400A">
            <w:pPr>
              <w:jc w:val="center"/>
            </w:pPr>
            <w:r w:rsidRPr="000B46B7">
              <w:t>A</w:t>
            </w:r>
          </w:p>
        </w:tc>
        <w:tc>
          <w:tcPr>
            <w:tcW w:w="951" w:type="dxa"/>
            <w:vAlign w:val="center"/>
          </w:tcPr>
          <w:p w14:paraId="053167E2" w14:textId="77777777" w:rsidR="00DF51C1" w:rsidRPr="000B46B7" w:rsidRDefault="00DF51C1" w:rsidP="0037400A">
            <w:pPr>
              <w:jc w:val="center"/>
            </w:pPr>
            <w:r w:rsidRPr="000B46B7">
              <w:t>N</w:t>
            </w:r>
          </w:p>
        </w:tc>
        <w:tc>
          <w:tcPr>
            <w:tcW w:w="951" w:type="dxa"/>
            <w:vAlign w:val="center"/>
          </w:tcPr>
          <w:p w14:paraId="536B0066" w14:textId="77777777" w:rsidR="00DF51C1" w:rsidRPr="000B46B7" w:rsidRDefault="00DF51C1" w:rsidP="0037400A">
            <w:pPr>
              <w:jc w:val="center"/>
            </w:pPr>
            <w:r w:rsidRPr="000B46B7">
              <w:t>C</w:t>
            </w:r>
          </w:p>
        </w:tc>
        <w:tc>
          <w:tcPr>
            <w:tcW w:w="951" w:type="dxa"/>
            <w:vAlign w:val="center"/>
          </w:tcPr>
          <w:p w14:paraId="4AFB24D7" w14:textId="77777777" w:rsidR="00DF51C1" w:rsidRPr="000B46B7" w:rsidRDefault="00DF51C1" w:rsidP="0037400A">
            <w:pPr>
              <w:jc w:val="center"/>
            </w:pPr>
            <w:r w:rsidRPr="000B46B7">
              <w:t>E</w:t>
            </w:r>
          </w:p>
        </w:tc>
      </w:tr>
    </w:tbl>
    <w:bookmarkEnd w:id="3"/>
    <w:p w14:paraId="4A3BAD7E" w14:textId="77777777" w:rsidR="006E1028" w:rsidRDefault="00AD179E" w:rsidP="00DF51C1">
      <w:pPr>
        <w:pStyle w:val="Answer"/>
        <w:tabs>
          <w:tab w:val="left" w:pos="2400"/>
        </w:tabs>
        <w:ind w:left="0"/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D7952" w14:textId="77777777" w:rsidR="00DF51C1" w:rsidRDefault="00DF51C1">
      <w:pPr>
        <w:spacing w:before="0" w:after="0"/>
      </w:pPr>
      <w:r>
        <w:separator/>
      </w:r>
    </w:p>
  </w:endnote>
  <w:endnote w:type="continuationSeparator" w:id="0">
    <w:p w14:paraId="14F0C81C" w14:textId="77777777" w:rsidR="00DF51C1" w:rsidRDefault="00DF51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DF7E3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B6E17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A99DA30" wp14:editId="1B541CF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6BBDE97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0574EB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9DA3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76BBDE97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0574EB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4E8B635" wp14:editId="6EA2CDB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F51C1">
      <w:fldChar w:fldCharType="begin"/>
    </w:r>
    <w:r w:rsidR="00DF51C1">
      <w:instrText xml:space="preserve"> NUMPAGES   \* MERGEFORMAT </w:instrText>
    </w:r>
    <w:r w:rsidR="00DF51C1">
      <w:fldChar w:fldCharType="separate"/>
    </w:r>
    <w:r w:rsidR="00F03E33">
      <w:t>1</w:t>
    </w:r>
    <w:r w:rsidR="00DF51C1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512A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B9EE0" w14:textId="77777777" w:rsidR="00DF51C1" w:rsidRDefault="00DF51C1">
      <w:pPr>
        <w:spacing w:before="0" w:after="0"/>
      </w:pPr>
      <w:r>
        <w:separator/>
      </w:r>
    </w:p>
  </w:footnote>
  <w:footnote w:type="continuationSeparator" w:id="0">
    <w:p w14:paraId="4765D03D" w14:textId="77777777" w:rsidR="00DF51C1" w:rsidRDefault="00DF51C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86D9E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6ADBF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E18C60B" wp14:editId="17729F3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1F41FE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352C757" wp14:editId="39B61D9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8873C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7C81D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1C1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DF51C1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EE7AC9"/>
  <w15:docId w15:val="{C61ED1C2-C132-4C27-B2C8-7D53F9093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F51C1"/>
    <w:pPr>
      <w:ind w:left="720"/>
      <w:contextualSpacing/>
    </w:pPr>
  </w:style>
  <w:style w:type="table" w:styleId="TableGrid">
    <w:name w:val="Table Grid"/>
    <w:basedOn w:val="TableNormal"/>
    <w:rsid w:val="00DF5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6D86F6-ABDF-40AB-9D05-A0252612B74A}"/>
</file>

<file path=customXml/itemProps2.xml><?xml version="1.0" encoding="utf-8"?>
<ds:datastoreItem xmlns:ds="http://schemas.openxmlformats.org/officeDocument/2006/customXml" ds:itemID="{C2EFB768-61D2-4931-8330-015FDEC0900C}"/>
</file>

<file path=customXml/itemProps3.xml><?xml version="1.0" encoding="utf-8"?>
<ds:datastoreItem xmlns:ds="http://schemas.openxmlformats.org/officeDocument/2006/customXml" ds:itemID="{77F06793-F508-4348-95C2-B5AAF7A06065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2021-06-22T10:35:00Z</dcterms:created>
  <dcterms:modified xsi:type="dcterms:W3CDTF">2021-06-22T10:37:00Z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